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D771C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Lena WIBBURY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:rsidR="00D771CE" w:rsidRDefault="00D771C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71CE" w:rsidRDefault="00D771C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71CE" w:rsidRDefault="00D771C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Wibbury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771CE" w:rsidRDefault="00D771C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434D6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25-350)</w:t>
      </w:r>
    </w:p>
    <w:p w:rsidR="00D771CE" w:rsidRDefault="00D771C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Daughter:  Joan(q.v.).   (ibid.)</w:t>
      </w:r>
    </w:p>
    <w:p w:rsidR="00D771CE" w:rsidRDefault="00D771C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71CE" w:rsidRDefault="00D771C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=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Bonvyle</w:t>
      </w:r>
      <w:proofErr w:type="spellEnd"/>
      <w:r>
        <w:rPr>
          <w:rFonts w:ascii="Times New Roman" w:hAnsi="Times New Roman" w:cs="Times New Roman"/>
          <w:sz w:val="24"/>
          <w:szCs w:val="24"/>
        </w:rPr>
        <w:t>.   (ibid.)</w:t>
      </w:r>
    </w:p>
    <w:p w:rsidR="00D771CE" w:rsidRDefault="00D771C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71CE" w:rsidRDefault="00D771C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71CE" w:rsidRPr="00D771CE" w:rsidRDefault="00D771C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November 2015</w:t>
      </w:r>
      <w:bookmarkStart w:id="0" w:name="_GoBack"/>
      <w:bookmarkEnd w:id="0"/>
    </w:p>
    <w:sectPr w:rsidR="00D771CE" w:rsidRPr="00D771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1CE" w:rsidRDefault="00D771CE" w:rsidP="00564E3C">
      <w:pPr>
        <w:spacing w:after="0" w:line="240" w:lineRule="auto"/>
      </w:pPr>
      <w:r>
        <w:separator/>
      </w:r>
    </w:p>
  </w:endnote>
  <w:endnote w:type="continuationSeparator" w:id="0">
    <w:p w:rsidR="00D771CE" w:rsidRDefault="00D771C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771CE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1CE" w:rsidRDefault="00D771CE" w:rsidP="00564E3C">
      <w:pPr>
        <w:spacing w:after="0" w:line="240" w:lineRule="auto"/>
      </w:pPr>
      <w:r>
        <w:separator/>
      </w:r>
    </w:p>
  </w:footnote>
  <w:footnote w:type="continuationSeparator" w:id="0">
    <w:p w:rsidR="00D771CE" w:rsidRDefault="00D771C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1CE"/>
    <w:rsid w:val="00372DC6"/>
    <w:rsid w:val="00564E3C"/>
    <w:rsid w:val="0064591D"/>
    <w:rsid w:val="00D771C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774BC"/>
  <w15:chartTrackingRefBased/>
  <w15:docId w15:val="{2AF810D7-7F1C-4681-ADD3-5D00AB2D2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771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2015-11-05T19:53:00Z</dcterms:created>
  <dcterms:modified xsi:type="dcterms:W3CDTF">2015-11-05T19:56:00Z</dcterms:modified>
</cp:coreProperties>
</file>